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E3DB3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171DAC5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Markeaton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47E290D8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B8562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8F56A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Derby</w:t>
      </w:r>
    </w:p>
    <w:p w14:paraId="680BC42A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671653D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20-41)</w:t>
      </w:r>
    </w:p>
    <w:p w14:paraId="674590CD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D0F8CA" w14:textId="77777777" w:rsidR="007C2EB8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541F0" w14:textId="77777777" w:rsidR="007C2EB8" w:rsidRPr="00AF5539" w:rsidRDefault="007C2EB8" w:rsidP="007C2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70B3012F" w14:textId="571F6509" w:rsidR="00BA00AB" w:rsidRPr="007C2EB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C2E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4D6BD" w14:textId="77777777" w:rsidR="007C2EB8" w:rsidRDefault="007C2EB8" w:rsidP="009139A6">
      <w:r>
        <w:separator/>
      </w:r>
    </w:p>
  </w:endnote>
  <w:endnote w:type="continuationSeparator" w:id="0">
    <w:p w14:paraId="4CEEF9E5" w14:textId="77777777" w:rsidR="007C2EB8" w:rsidRDefault="007C2E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24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F3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DF8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50E7" w14:textId="77777777" w:rsidR="007C2EB8" w:rsidRDefault="007C2EB8" w:rsidP="009139A6">
      <w:r>
        <w:separator/>
      </w:r>
    </w:p>
  </w:footnote>
  <w:footnote w:type="continuationSeparator" w:id="0">
    <w:p w14:paraId="2B56A99B" w14:textId="77777777" w:rsidR="007C2EB8" w:rsidRDefault="007C2E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FDD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C7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68C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EB8"/>
    <w:rsid w:val="000666E0"/>
    <w:rsid w:val="002510B7"/>
    <w:rsid w:val="005C130B"/>
    <w:rsid w:val="007C2EB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CBE39"/>
  <w15:chartTrackingRefBased/>
  <w15:docId w15:val="{E9908D32-668A-4B7D-9B75-BCFF35CCD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2021-09-23T09:54:00Z</dcterms:created>
  <dcterms:modified xsi:type="dcterms:W3CDTF">2021-09-23T09:55:00Z</dcterms:modified>
</cp:coreProperties>
</file>